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CB1" w:rsidRDefault="00CD6897" w:rsidP="00BA0CB1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BA0CB1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C2199E">
        <w:rPr>
          <w:rFonts w:ascii="Corbel" w:hAnsi="Corbel"/>
          <w:i/>
          <w:smallCaps/>
          <w:sz w:val="24"/>
          <w:szCs w:val="24"/>
        </w:rPr>
        <w:t>2025-2027</w:t>
      </w:r>
    </w:p>
    <w:p w:rsidR="0085747A" w:rsidRPr="00B169DF" w:rsidRDefault="00703B4E" w:rsidP="002F2233">
      <w:pPr>
        <w:spacing w:after="0" w:line="240" w:lineRule="exact"/>
        <w:ind w:left="3540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:rsidR="0085747A" w:rsidRPr="00B169DF" w:rsidRDefault="00445970" w:rsidP="002416EA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2416EA">
        <w:rPr>
          <w:rFonts w:ascii="Corbel" w:hAnsi="Corbel"/>
          <w:sz w:val="20"/>
          <w:szCs w:val="20"/>
        </w:rPr>
        <w:t xml:space="preserve">ok </w:t>
      </w:r>
      <w:r w:rsidR="00BE39F3">
        <w:rPr>
          <w:rFonts w:ascii="Corbel" w:hAnsi="Corbel"/>
          <w:sz w:val="20"/>
          <w:szCs w:val="20"/>
        </w:rPr>
        <w:t>akademicki   202</w:t>
      </w:r>
      <w:r w:rsidR="00C2199E">
        <w:rPr>
          <w:rFonts w:ascii="Corbel" w:hAnsi="Corbel"/>
          <w:sz w:val="20"/>
          <w:szCs w:val="20"/>
        </w:rPr>
        <w:t>6</w:t>
      </w:r>
      <w:r w:rsidR="00BE39F3">
        <w:rPr>
          <w:rFonts w:ascii="Corbel" w:hAnsi="Corbel"/>
          <w:sz w:val="20"/>
          <w:szCs w:val="20"/>
        </w:rPr>
        <w:t>/202</w:t>
      </w:r>
      <w:r w:rsidR="00C2199E">
        <w:rPr>
          <w:rFonts w:ascii="Corbel" w:hAnsi="Corbel"/>
          <w:sz w:val="20"/>
          <w:szCs w:val="20"/>
        </w:rPr>
        <w:t>7</w:t>
      </w: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4763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Rozwiązywanie konfliktów, mediacje i negocjacje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C2199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199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bookmarkStart w:id="0" w:name="_GoBack"/>
            <w:bookmarkEnd w:id="0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</w:t>
            </w:r>
            <w:r w:rsidR="001A2B0C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A8127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>tacjonarna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4763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1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829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BA0CB1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4763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A8127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A8127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F3A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D4D83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D4D83">
        <w:rPr>
          <w:rFonts w:ascii="Segoe UI Symbol" w:eastAsia="MS Gothic" w:hAnsi="Segoe UI Symbol" w:cs="Segoe UI Symbol"/>
          <w:b w:val="0"/>
          <w:szCs w:val="24"/>
          <w:u w:val="single"/>
        </w:rPr>
        <w:t>☐</w:t>
      </w:r>
      <w:r w:rsidRPr="009D4D83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9D4D83" w:rsidRPr="00B169DF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AA41CA" w:rsidP="008D4F4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A41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wiedza, umiejętności i kompetencje z przedmiotu: komunikacja interpersonalna.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AA41CA" w:rsidRPr="00B169DF" w:rsidTr="00923D7D">
        <w:tc>
          <w:tcPr>
            <w:tcW w:w="851" w:type="dxa"/>
            <w:vAlign w:val="center"/>
          </w:tcPr>
          <w:p w:rsidR="00AA41CA" w:rsidRPr="00B169DF" w:rsidRDefault="00AA41C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AA41CA" w:rsidRPr="00D10675" w:rsidRDefault="00AA41CA" w:rsidP="0004085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2"/>
              </w:rPr>
            </w:pPr>
            <w:r w:rsidRPr="00D10675">
              <w:rPr>
                <w:rFonts w:ascii="Corbel" w:hAnsi="Corbel"/>
                <w:b w:val="0"/>
                <w:sz w:val="24"/>
                <w:szCs w:val="22"/>
              </w:rPr>
              <w:t>Wyposażenie studentów w wiedzę z zakresu społecznych i psychologicznych uwarunkowań ko</w:t>
            </w:r>
            <w:r>
              <w:rPr>
                <w:rFonts w:ascii="Corbel" w:hAnsi="Corbel"/>
                <w:b w:val="0"/>
                <w:sz w:val="24"/>
                <w:szCs w:val="22"/>
              </w:rPr>
              <w:t>nfliktów oraz ich rozwiązywania.</w:t>
            </w:r>
          </w:p>
        </w:tc>
      </w:tr>
      <w:tr w:rsidR="00AA41CA" w:rsidRPr="00B169DF" w:rsidTr="00923D7D">
        <w:tc>
          <w:tcPr>
            <w:tcW w:w="851" w:type="dxa"/>
            <w:vAlign w:val="center"/>
          </w:tcPr>
          <w:p w:rsidR="00AA41CA" w:rsidRPr="00B169DF" w:rsidRDefault="00AA41C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AA41CA" w:rsidRPr="00D10675" w:rsidRDefault="00AA41CA" w:rsidP="0004085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2"/>
              </w:rPr>
            </w:pPr>
            <w:r>
              <w:rPr>
                <w:rFonts w:ascii="Corbel" w:hAnsi="Corbel"/>
                <w:b w:val="0"/>
                <w:sz w:val="24"/>
                <w:szCs w:val="22"/>
              </w:rPr>
              <w:t xml:space="preserve">Kształtowanie </w:t>
            </w:r>
            <w:r w:rsidRPr="00D10675">
              <w:rPr>
                <w:rFonts w:ascii="Corbel" w:hAnsi="Corbel"/>
                <w:b w:val="0"/>
                <w:sz w:val="24"/>
                <w:szCs w:val="22"/>
              </w:rPr>
              <w:t>mediacji</w:t>
            </w:r>
            <w:r>
              <w:rPr>
                <w:rFonts w:ascii="Corbel" w:hAnsi="Corbel"/>
                <w:b w:val="0"/>
                <w:sz w:val="24"/>
                <w:szCs w:val="22"/>
              </w:rPr>
              <w:t xml:space="preserve"> i negocjacji</w:t>
            </w:r>
            <w:r w:rsidRPr="00D10675">
              <w:rPr>
                <w:rFonts w:ascii="Corbel" w:hAnsi="Corbel"/>
                <w:b w:val="0"/>
                <w:sz w:val="24"/>
                <w:szCs w:val="22"/>
              </w:rPr>
              <w:t xml:space="preserve"> jako metody rozwiązywania konfliktu</w:t>
            </w:r>
            <w:r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  <w:tr w:rsidR="00AA41CA" w:rsidRPr="00B169DF" w:rsidTr="00923D7D">
        <w:tc>
          <w:tcPr>
            <w:tcW w:w="851" w:type="dxa"/>
            <w:vAlign w:val="center"/>
          </w:tcPr>
          <w:p w:rsidR="00AA41CA" w:rsidRPr="00B169DF" w:rsidRDefault="00AA41C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AA41CA" w:rsidRPr="00D10675" w:rsidRDefault="00AA41CA" w:rsidP="0004085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2"/>
              </w:rPr>
            </w:pPr>
            <w:r w:rsidRPr="00D10675">
              <w:rPr>
                <w:rFonts w:ascii="Corbel" w:hAnsi="Corbel"/>
                <w:b w:val="0"/>
                <w:sz w:val="24"/>
                <w:szCs w:val="22"/>
              </w:rPr>
              <w:t xml:space="preserve">Próby efektywnej mediacji </w:t>
            </w:r>
            <w:r>
              <w:rPr>
                <w:rFonts w:ascii="Corbel" w:hAnsi="Corbel"/>
                <w:b w:val="0"/>
                <w:sz w:val="24"/>
                <w:szCs w:val="22"/>
              </w:rPr>
              <w:t xml:space="preserve">i negocjacji w </w:t>
            </w:r>
            <w:r w:rsidRPr="00D10675">
              <w:rPr>
                <w:rFonts w:ascii="Corbel" w:hAnsi="Corbel"/>
                <w:b w:val="0"/>
                <w:sz w:val="24"/>
                <w:szCs w:val="22"/>
              </w:rPr>
              <w:t>wykonaniu studentów</w:t>
            </w:r>
            <w:r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  <w:tr w:rsidR="00DC35B8" w:rsidRPr="00B169DF" w:rsidTr="00923D7D">
        <w:tc>
          <w:tcPr>
            <w:tcW w:w="851" w:type="dxa"/>
            <w:vAlign w:val="center"/>
          </w:tcPr>
          <w:p w:rsidR="00DC35B8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DC35B8" w:rsidRPr="00DC35B8" w:rsidRDefault="00AA41CA" w:rsidP="00A5399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z podstawami teoretycznymi i praktycznymi dotyczącymi konfliktów i sposobów ich rozwiązywania. 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AA41CA" w:rsidRPr="00B169DF" w:rsidTr="00AA41CA">
        <w:trPr>
          <w:trHeight w:val="311"/>
        </w:trPr>
        <w:tc>
          <w:tcPr>
            <w:tcW w:w="1701" w:type="dxa"/>
          </w:tcPr>
          <w:p w:rsidR="00AA41CA" w:rsidRPr="00B169DF" w:rsidRDefault="00AA41CA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AA41CA" w:rsidRPr="002B16D2" w:rsidRDefault="00AA41CA" w:rsidP="000408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opisze teorie dotyczące konfliktów i ich rozwiązywania oraz czynniki związane z ich rozwojem.</w:t>
            </w:r>
          </w:p>
        </w:tc>
        <w:tc>
          <w:tcPr>
            <w:tcW w:w="1873" w:type="dxa"/>
          </w:tcPr>
          <w:p w:rsidR="00AA41CA" w:rsidRDefault="00AA41CA" w:rsidP="00040856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K_W10</w:t>
            </w:r>
          </w:p>
          <w:p w:rsidR="00AA41CA" w:rsidRPr="00A71892" w:rsidRDefault="00AA41CA" w:rsidP="00040856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</w:p>
        </w:tc>
      </w:tr>
      <w:tr w:rsidR="00AA41CA" w:rsidRPr="00B169DF" w:rsidTr="005E6E85">
        <w:tc>
          <w:tcPr>
            <w:tcW w:w="1701" w:type="dxa"/>
          </w:tcPr>
          <w:p w:rsidR="00AA41CA" w:rsidRPr="00B169DF" w:rsidRDefault="00AA41CA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AA41CA" w:rsidRPr="002B16D2" w:rsidRDefault="00AA41CA" w:rsidP="000408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zdefiniuje prawidłowości związane z mediacjami, negocjacjami  i innymi sposobami rozwiązywania konfliktów oraz trudności w ich realizacji.</w:t>
            </w:r>
          </w:p>
        </w:tc>
        <w:tc>
          <w:tcPr>
            <w:tcW w:w="1873" w:type="dxa"/>
          </w:tcPr>
          <w:p w:rsidR="00AA41CA" w:rsidRDefault="00AA41CA" w:rsidP="00040856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K_W14</w:t>
            </w:r>
          </w:p>
          <w:p w:rsidR="00AA41CA" w:rsidRPr="00AC610C" w:rsidRDefault="00AA41CA" w:rsidP="00040856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</w:pPr>
          </w:p>
        </w:tc>
      </w:tr>
      <w:tr w:rsidR="00AA41CA" w:rsidRPr="00B169DF" w:rsidTr="005E6E85">
        <w:tc>
          <w:tcPr>
            <w:tcW w:w="1701" w:type="dxa"/>
          </w:tcPr>
          <w:p w:rsidR="00AA41CA" w:rsidRPr="00B169DF" w:rsidRDefault="00AA41CA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AA41CA" w:rsidRPr="002B16D2" w:rsidRDefault="00AA41CA" w:rsidP="000408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zidentyfikuje rodzaj i poziom konfliktu osób w nim uczestniczących oraz rozwój procesu mediacji i negocjacji.</w:t>
            </w:r>
          </w:p>
        </w:tc>
        <w:tc>
          <w:tcPr>
            <w:tcW w:w="1873" w:type="dxa"/>
          </w:tcPr>
          <w:p w:rsidR="00AA41CA" w:rsidRDefault="00AA41CA" w:rsidP="00040856">
            <w:pPr>
              <w:pStyle w:val="Punktygwne"/>
              <w:spacing w:before="0" w:after="0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b w:val="0"/>
                <w:szCs w:val="24"/>
                <w:lang w:eastAsia="pl-PL"/>
              </w:rPr>
              <w:t>K_U01</w:t>
            </w:r>
          </w:p>
          <w:p w:rsidR="00AA41CA" w:rsidRPr="00A71892" w:rsidRDefault="00AA41CA" w:rsidP="00040856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AA41CA" w:rsidRPr="00B169DF" w:rsidTr="005E6E85">
        <w:tc>
          <w:tcPr>
            <w:tcW w:w="1701" w:type="dxa"/>
          </w:tcPr>
          <w:p w:rsidR="00AA41CA" w:rsidRPr="00B169DF" w:rsidRDefault="00AA41CA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AA41CA" w:rsidRPr="002B16D2" w:rsidRDefault="00AA41CA" w:rsidP="000408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rozróżni konflikty oraz projektuje i sposób ich rozwiązania na drodze mediacji lub/i negocjacji.</w:t>
            </w:r>
          </w:p>
        </w:tc>
        <w:tc>
          <w:tcPr>
            <w:tcW w:w="1873" w:type="dxa"/>
          </w:tcPr>
          <w:p w:rsidR="00AA41CA" w:rsidRDefault="00AA41CA" w:rsidP="00040856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K_U02</w:t>
            </w:r>
          </w:p>
          <w:p w:rsidR="00AA41CA" w:rsidRPr="00A71892" w:rsidRDefault="00AA41CA" w:rsidP="00040856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</w:p>
        </w:tc>
      </w:tr>
      <w:tr w:rsidR="00AA41CA" w:rsidRPr="00B169DF" w:rsidTr="005E6E85">
        <w:tc>
          <w:tcPr>
            <w:tcW w:w="1701" w:type="dxa"/>
          </w:tcPr>
          <w:p w:rsidR="00AA41CA" w:rsidRPr="00B169DF" w:rsidRDefault="00AA41CA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AA41CA" w:rsidRPr="002B16D2" w:rsidRDefault="00AA41CA" w:rsidP="000408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oceni poziom swojej wiedzy i umiejętności związanych z konfliktami oraz własnej motywacji do rozwoju w tych obszarach.</w:t>
            </w:r>
          </w:p>
        </w:tc>
        <w:tc>
          <w:tcPr>
            <w:tcW w:w="1873" w:type="dxa"/>
          </w:tcPr>
          <w:p w:rsidR="00AA41CA" w:rsidRDefault="00AA41CA" w:rsidP="00040856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K_K01</w:t>
            </w:r>
          </w:p>
          <w:p w:rsidR="00AA41CA" w:rsidRPr="00A71892" w:rsidRDefault="00AA41CA" w:rsidP="00040856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</w:p>
        </w:tc>
      </w:tr>
      <w:tr w:rsidR="00AA41CA" w:rsidRPr="00B169DF" w:rsidTr="005E6E85">
        <w:tc>
          <w:tcPr>
            <w:tcW w:w="1701" w:type="dxa"/>
          </w:tcPr>
          <w:p w:rsidR="00AA41CA" w:rsidRPr="00B169DF" w:rsidRDefault="00AA41CA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AA41CA" w:rsidRPr="002B16D2" w:rsidRDefault="00AA41CA" w:rsidP="000408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Skomentuje etyczne dylematy związane z pracą mediatora i negocjatora.</w:t>
            </w:r>
          </w:p>
        </w:tc>
        <w:tc>
          <w:tcPr>
            <w:tcW w:w="1873" w:type="dxa"/>
          </w:tcPr>
          <w:p w:rsidR="00AA41CA" w:rsidRDefault="00AA41CA" w:rsidP="00040856">
            <w:pPr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K_K04</w:t>
            </w:r>
          </w:p>
          <w:p w:rsidR="00AA41CA" w:rsidRPr="00A71892" w:rsidRDefault="00AA41CA" w:rsidP="000408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675843" w:rsidRPr="00DC35B8" w:rsidRDefault="0085747A" w:rsidP="00DC35B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5E4389" w:rsidRPr="00B169DF" w:rsidTr="00BB7F25">
        <w:tc>
          <w:tcPr>
            <w:tcW w:w="9639" w:type="dxa"/>
          </w:tcPr>
          <w:p w:rsidR="005E4389" w:rsidRPr="00B169DF" w:rsidRDefault="005E4389" w:rsidP="00BB7F2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A41CA" w:rsidRPr="00B169DF" w:rsidTr="00BB7F25">
        <w:tc>
          <w:tcPr>
            <w:tcW w:w="9639" w:type="dxa"/>
          </w:tcPr>
          <w:p w:rsidR="00AA41CA" w:rsidRPr="00125220" w:rsidRDefault="00AA41CA" w:rsidP="000408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Konflikt – definicje.</w:t>
            </w:r>
          </w:p>
        </w:tc>
      </w:tr>
      <w:tr w:rsidR="00AA41CA" w:rsidRPr="00B169DF" w:rsidTr="00BB7F25">
        <w:tc>
          <w:tcPr>
            <w:tcW w:w="9639" w:type="dxa"/>
          </w:tcPr>
          <w:p w:rsidR="00AA41CA" w:rsidRPr="00125220" w:rsidRDefault="00AA41CA" w:rsidP="000408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220">
              <w:rPr>
                <w:rFonts w:ascii="Corbel" w:hAnsi="Corbel"/>
                <w:sz w:val="24"/>
                <w:szCs w:val="24"/>
              </w:rPr>
              <w:t>Style i takty</w:t>
            </w:r>
            <w:r>
              <w:rPr>
                <w:rFonts w:ascii="Corbel" w:hAnsi="Corbel"/>
                <w:sz w:val="24"/>
                <w:szCs w:val="24"/>
              </w:rPr>
              <w:t>ki stosowane podczas konfliktu.</w:t>
            </w:r>
          </w:p>
        </w:tc>
      </w:tr>
      <w:tr w:rsidR="00AA41CA" w:rsidRPr="00B169DF" w:rsidTr="00BB7F25">
        <w:tc>
          <w:tcPr>
            <w:tcW w:w="9639" w:type="dxa"/>
          </w:tcPr>
          <w:p w:rsidR="00AA41CA" w:rsidRPr="00125220" w:rsidRDefault="009905F0" w:rsidP="000408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Sposoby zarzą</w:t>
            </w:r>
            <w:r w:rsidR="00AA41CA" w:rsidRPr="00125220">
              <w:rPr>
                <w:rFonts w:ascii="Corbel" w:hAnsi="Corbel"/>
                <w:sz w:val="24"/>
                <w:szCs w:val="24"/>
              </w:rPr>
              <w:t>dzania k</w:t>
            </w:r>
            <w:r w:rsidR="00AA41CA">
              <w:rPr>
                <w:rFonts w:ascii="Corbel" w:hAnsi="Corbel"/>
                <w:sz w:val="24"/>
                <w:szCs w:val="24"/>
              </w:rPr>
              <w:t>onfliktami i ich rozwiązywania.</w:t>
            </w:r>
          </w:p>
        </w:tc>
      </w:tr>
      <w:tr w:rsidR="00AA41CA" w:rsidRPr="00B169DF" w:rsidTr="00BB7F25">
        <w:tc>
          <w:tcPr>
            <w:tcW w:w="9639" w:type="dxa"/>
          </w:tcPr>
          <w:p w:rsidR="00AA41CA" w:rsidRPr="00125220" w:rsidRDefault="00AA41CA" w:rsidP="000408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220">
              <w:rPr>
                <w:rFonts w:ascii="Corbel" w:hAnsi="Corbel"/>
                <w:sz w:val="24"/>
                <w:szCs w:val="24"/>
              </w:rPr>
              <w:t>Umiejętności potrzebne do tworzenia współpracy i zaufania w sytuacji konfliktu. Tworzenie klimatu zaufania.</w:t>
            </w:r>
          </w:p>
        </w:tc>
      </w:tr>
      <w:tr w:rsidR="00AA41CA" w:rsidRPr="00B169DF" w:rsidTr="00BB7F25">
        <w:tc>
          <w:tcPr>
            <w:tcW w:w="9639" w:type="dxa"/>
          </w:tcPr>
          <w:p w:rsidR="00AA41CA" w:rsidRPr="00125220" w:rsidRDefault="00AA41CA" w:rsidP="000408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i język współpracy.</w:t>
            </w:r>
          </w:p>
        </w:tc>
      </w:tr>
      <w:tr w:rsidR="00AA41CA" w:rsidRPr="00B169DF" w:rsidTr="00BB7F25">
        <w:tc>
          <w:tcPr>
            <w:tcW w:w="9639" w:type="dxa"/>
          </w:tcPr>
          <w:p w:rsidR="00AA41CA" w:rsidRPr="00125220" w:rsidRDefault="00AA41CA" w:rsidP="000408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220">
              <w:rPr>
                <w:rFonts w:ascii="Corbel" w:hAnsi="Corbel"/>
                <w:sz w:val="24"/>
                <w:szCs w:val="24"/>
              </w:rPr>
              <w:t xml:space="preserve">Metody rozwiązywania </w:t>
            </w:r>
            <w:r>
              <w:rPr>
                <w:rFonts w:ascii="Corbel" w:hAnsi="Corbel"/>
                <w:sz w:val="24"/>
                <w:szCs w:val="24"/>
              </w:rPr>
              <w:t>konfliktów przez osoby trzecie.</w:t>
            </w:r>
          </w:p>
        </w:tc>
      </w:tr>
      <w:tr w:rsidR="00AA41CA" w:rsidRPr="00B169DF" w:rsidTr="00BB7F25">
        <w:tc>
          <w:tcPr>
            <w:tcW w:w="9639" w:type="dxa"/>
          </w:tcPr>
          <w:p w:rsidR="00AA41CA" w:rsidRPr="00125220" w:rsidRDefault="00AA41CA" w:rsidP="000408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220">
              <w:rPr>
                <w:rFonts w:ascii="Corbel" w:hAnsi="Corbel"/>
                <w:sz w:val="24"/>
                <w:szCs w:val="24"/>
              </w:rPr>
              <w:t>Jak działa mediacja; zas</w:t>
            </w:r>
            <w:r>
              <w:rPr>
                <w:rFonts w:ascii="Corbel" w:hAnsi="Corbel"/>
                <w:sz w:val="24"/>
                <w:szCs w:val="24"/>
              </w:rPr>
              <w:t>ady mediacji; zasady mediatora.</w:t>
            </w:r>
          </w:p>
        </w:tc>
      </w:tr>
      <w:tr w:rsidR="00AA41CA" w:rsidRPr="00B169DF" w:rsidTr="00BB7F25">
        <w:tc>
          <w:tcPr>
            <w:tcW w:w="9639" w:type="dxa"/>
          </w:tcPr>
          <w:p w:rsidR="00AA41CA" w:rsidRPr="00125220" w:rsidRDefault="00AA41CA" w:rsidP="000408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Jak działa negocjacja; zasady; umiejętności negocjatora. </w:t>
            </w:r>
          </w:p>
        </w:tc>
      </w:tr>
    </w:tbl>
    <w:p w:rsidR="005E4389" w:rsidRDefault="005E4389" w:rsidP="00BE39F3">
      <w:pPr>
        <w:spacing w:after="0" w:line="240" w:lineRule="auto"/>
        <w:rPr>
          <w:rFonts w:ascii="Corbel" w:hAnsi="Corbel"/>
          <w:sz w:val="24"/>
          <w:szCs w:val="24"/>
        </w:rPr>
      </w:pPr>
    </w:p>
    <w:p w:rsidR="00DC35B8" w:rsidRPr="00B169DF" w:rsidRDefault="00DC35B8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AA41CA" w:rsidRPr="00B169DF" w:rsidTr="00923D7D">
        <w:tc>
          <w:tcPr>
            <w:tcW w:w="9639" w:type="dxa"/>
          </w:tcPr>
          <w:p w:rsidR="00AA41CA" w:rsidRPr="00D10675" w:rsidRDefault="00AA41CA" w:rsidP="000408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10675">
              <w:rPr>
                <w:rFonts w:ascii="Corbel" w:hAnsi="Corbel"/>
                <w:sz w:val="24"/>
              </w:rPr>
              <w:t>Natura  i struktura konfliktu.</w:t>
            </w:r>
          </w:p>
        </w:tc>
      </w:tr>
      <w:tr w:rsidR="00AA41CA" w:rsidRPr="00B169DF" w:rsidTr="00923D7D">
        <w:tc>
          <w:tcPr>
            <w:tcW w:w="9639" w:type="dxa"/>
          </w:tcPr>
          <w:p w:rsidR="00AA41CA" w:rsidRPr="00D10675" w:rsidRDefault="00AA41CA" w:rsidP="000408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10675">
              <w:rPr>
                <w:rFonts w:ascii="Corbel" w:hAnsi="Corbel"/>
                <w:sz w:val="24"/>
              </w:rPr>
              <w:t>Style i taktyki stosowane podczas konfliktu.</w:t>
            </w:r>
          </w:p>
        </w:tc>
      </w:tr>
      <w:tr w:rsidR="00AA41CA" w:rsidRPr="00B169DF" w:rsidTr="00923D7D">
        <w:tc>
          <w:tcPr>
            <w:tcW w:w="9639" w:type="dxa"/>
          </w:tcPr>
          <w:p w:rsidR="00AA41CA" w:rsidRPr="00D10675" w:rsidRDefault="00AA41CA" w:rsidP="000408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10675">
              <w:rPr>
                <w:rFonts w:ascii="Corbel" w:hAnsi="Corbel"/>
                <w:sz w:val="24"/>
              </w:rPr>
              <w:t>Umiejętności potrzebne do tworzenia współpracy i zaufania w sytuacji konfliktu.</w:t>
            </w:r>
          </w:p>
        </w:tc>
      </w:tr>
      <w:tr w:rsidR="00AA41CA" w:rsidRPr="00B169DF" w:rsidTr="00923D7D">
        <w:tc>
          <w:tcPr>
            <w:tcW w:w="9639" w:type="dxa"/>
          </w:tcPr>
          <w:p w:rsidR="00AA41CA" w:rsidRPr="00D10675" w:rsidRDefault="00AA41CA" w:rsidP="000408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10675">
              <w:rPr>
                <w:rFonts w:ascii="Corbel" w:hAnsi="Corbel"/>
                <w:sz w:val="24"/>
              </w:rPr>
              <w:t>„Metoda bez porażek”- instrukcje i symulacje studiów przypadku.</w:t>
            </w:r>
          </w:p>
        </w:tc>
      </w:tr>
      <w:tr w:rsidR="00AA41CA" w:rsidRPr="00B169DF" w:rsidTr="00923D7D">
        <w:tc>
          <w:tcPr>
            <w:tcW w:w="9639" w:type="dxa"/>
          </w:tcPr>
          <w:p w:rsidR="00AA41CA" w:rsidRPr="00D10675" w:rsidRDefault="00AA41CA" w:rsidP="000408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10675">
              <w:rPr>
                <w:rFonts w:ascii="Corbel" w:hAnsi="Corbel"/>
                <w:sz w:val="24"/>
              </w:rPr>
              <w:t>Budowanie elementów efektywnej mediacji: nawiązanie kontaktu z osobami; zbieranie i analizowanie podstawowych informacji; budowanie zaufania i współpracy.</w:t>
            </w:r>
          </w:p>
        </w:tc>
      </w:tr>
      <w:tr w:rsidR="00AA41CA" w:rsidRPr="00B169DF" w:rsidTr="00923D7D">
        <w:tc>
          <w:tcPr>
            <w:tcW w:w="9639" w:type="dxa"/>
          </w:tcPr>
          <w:p w:rsidR="00AA41CA" w:rsidRPr="00D10675" w:rsidRDefault="00AA41CA" w:rsidP="000408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10675">
              <w:rPr>
                <w:rFonts w:ascii="Corbel" w:hAnsi="Corbel"/>
                <w:sz w:val="24"/>
              </w:rPr>
              <w:t xml:space="preserve">Prowadzenie mediacji </w:t>
            </w:r>
            <w:r>
              <w:rPr>
                <w:rFonts w:ascii="Corbel" w:hAnsi="Corbel"/>
                <w:sz w:val="24"/>
              </w:rPr>
              <w:t xml:space="preserve">i negocjacji </w:t>
            </w:r>
            <w:r w:rsidRPr="00D10675">
              <w:rPr>
                <w:rFonts w:ascii="Corbel" w:hAnsi="Corbel"/>
                <w:sz w:val="24"/>
              </w:rPr>
              <w:t>– instrukcje i symulacje studiów przypadku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C2E66" w:rsidRPr="00B169DF" w:rsidRDefault="00AA41C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z prezentacją multimedialną, p</w:t>
      </w:r>
      <w:r w:rsidR="006B6893" w:rsidRPr="006B6893">
        <w:rPr>
          <w:rFonts w:ascii="Corbel" w:hAnsi="Corbel"/>
          <w:b w:val="0"/>
          <w:smallCaps w:val="0"/>
          <w:szCs w:val="24"/>
        </w:rPr>
        <w:t>raca w grupach, praca w parach, ćw</w:t>
      </w:r>
      <w:r>
        <w:rPr>
          <w:rFonts w:ascii="Corbel" w:hAnsi="Corbel"/>
          <w:b w:val="0"/>
          <w:smallCaps w:val="0"/>
          <w:szCs w:val="24"/>
        </w:rPr>
        <w:t>iczenia indywidualne, dyskusja</w:t>
      </w:r>
      <w:r w:rsidR="006B6893">
        <w:rPr>
          <w:rFonts w:ascii="Corbel" w:hAnsi="Corbel"/>
          <w:b w:val="0"/>
          <w:smallCaps w:val="0"/>
          <w:szCs w:val="24"/>
        </w:rPr>
        <w:t>, metoda projektów.</w:t>
      </w:r>
    </w:p>
    <w:p w:rsidR="00DF0856" w:rsidRDefault="00DF0856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E960BB" w:rsidRPr="00DF0856" w:rsidRDefault="00153C41" w:rsidP="00DF085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528" w:type="dxa"/>
          </w:tcPr>
          <w:p w:rsidR="0085747A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  <w:r w:rsidR="00AA41CA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AA41CA">
              <w:rPr>
                <w:rFonts w:ascii="Corbel" w:hAnsi="Corbel"/>
                <w:b w:val="0"/>
                <w:szCs w:val="24"/>
              </w:rPr>
              <w:t>, 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706E32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  <w:r w:rsidR="00AA41CA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AA41CA">
              <w:rPr>
                <w:rFonts w:ascii="Corbel" w:hAnsi="Corbel"/>
                <w:b w:val="0"/>
                <w:szCs w:val="24"/>
              </w:rPr>
              <w:t>, 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706E32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  <w:r w:rsidR="00AA41CA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AA41CA">
              <w:rPr>
                <w:rFonts w:ascii="Corbel" w:hAnsi="Corbel"/>
                <w:b w:val="0"/>
                <w:szCs w:val="24"/>
              </w:rPr>
              <w:t>, 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706E32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  <w:r w:rsidR="00AA41CA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AA41CA">
              <w:rPr>
                <w:rFonts w:ascii="Corbel" w:hAnsi="Corbel"/>
                <w:b w:val="0"/>
                <w:szCs w:val="24"/>
              </w:rPr>
              <w:t>, 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706E32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  <w:r w:rsidR="00AA41CA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AA41CA">
              <w:rPr>
                <w:rFonts w:ascii="Corbel" w:hAnsi="Corbel"/>
                <w:b w:val="0"/>
                <w:szCs w:val="24"/>
              </w:rPr>
              <w:t>, w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:rsidR="0085747A" w:rsidRPr="00B169DF" w:rsidRDefault="00A5399C" w:rsidP="00D829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  <w:r w:rsidR="00AA41CA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AA41CA">
              <w:rPr>
                <w:rFonts w:ascii="Corbel" w:hAnsi="Corbel"/>
                <w:b w:val="0"/>
                <w:szCs w:val="24"/>
              </w:rPr>
              <w:t>, w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D511A7" w:rsidRPr="006611C2" w:rsidRDefault="00D511A7" w:rsidP="00D511A7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6611C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D511A7" w:rsidRPr="006611C2" w:rsidRDefault="00D511A7" w:rsidP="00D511A7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6611C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e projektowe</w:t>
            </w:r>
            <w:r w:rsidRPr="006611C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i ich prezentacji (maksymalnie 15 punktów, minimum do zaliczenia 8 pkt.); analizowane kryteria oceny:</w:t>
            </w:r>
          </w:p>
          <w:p w:rsidR="00D511A7" w:rsidRPr="006611C2" w:rsidRDefault="00D511A7" w:rsidP="00D511A7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6611C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D511A7" w:rsidRPr="006611C2" w:rsidRDefault="00D511A7" w:rsidP="00D511A7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6611C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D511A7" w:rsidRPr="006611C2" w:rsidRDefault="00D511A7" w:rsidP="00D511A7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6611C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D511A7" w:rsidRPr="006611C2" w:rsidRDefault="00D511A7" w:rsidP="00D511A7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6611C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D511A7" w:rsidRPr="006611C2" w:rsidRDefault="00D511A7" w:rsidP="00D511A7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6611C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6B6893" w:rsidRPr="00D511A7" w:rsidRDefault="00D511A7" w:rsidP="00A5399C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aktywny udział</w:t>
            </w:r>
            <w:r w:rsidRPr="006611C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studenta w zajęciach (w trakcie pracy nad projektami, podczas analizowania prezentowanych przez studentów projektów badawczych, w trakcie dyskusji)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A81279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</w:t>
            </w:r>
            <w:r w:rsidR="00B06384">
              <w:rPr>
                <w:rFonts w:ascii="Corbel" w:hAnsi="Corbel"/>
                <w:sz w:val="24"/>
                <w:szCs w:val="24"/>
              </w:rPr>
              <w:t>dział w konsultacjach, kolokwium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A81279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34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B169DF" w:rsidRDefault="00C61DC5" w:rsidP="00B063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</w:t>
            </w:r>
            <w:r w:rsidR="00B06384">
              <w:rPr>
                <w:rFonts w:ascii="Corbel" w:hAnsi="Corbel"/>
                <w:sz w:val="24"/>
                <w:szCs w:val="24"/>
              </w:rPr>
              <w:t xml:space="preserve"> kolokwium, przygotowanie pracy projektowej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itp.)</w:t>
            </w:r>
          </w:p>
        </w:tc>
        <w:tc>
          <w:tcPr>
            <w:tcW w:w="4677" w:type="dxa"/>
          </w:tcPr>
          <w:p w:rsidR="00C61DC5" w:rsidRPr="00345AC9" w:rsidRDefault="000907B1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45AC9">
              <w:rPr>
                <w:rFonts w:ascii="Corbel" w:hAnsi="Corbel"/>
                <w:color w:val="000000" w:themeColor="text1"/>
                <w:sz w:val="24"/>
                <w:szCs w:val="24"/>
              </w:rPr>
              <w:t>40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345AC9" w:rsidRDefault="000907B1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45AC9">
              <w:rPr>
                <w:rFonts w:ascii="Corbel" w:hAnsi="Corbel"/>
                <w:color w:val="000000" w:themeColor="text1"/>
                <w:sz w:val="24"/>
                <w:szCs w:val="24"/>
              </w:rPr>
              <w:t>90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D829F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BE39F3" w:rsidRDefault="0085747A" w:rsidP="00BE39F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AA41CA" w:rsidRPr="00AA41CA" w:rsidRDefault="00AA41CA" w:rsidP="00AA41CA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41CA">
              <w:rPr>
                <w:rFonts w:ascii="Corbel" w:hAnsi="Corbel"/>
                <w:sz w:val="24"/>
                <w:szCs w:val="24"/>
              </w:rPr>
              <w:t>Chełpa S., Witkowski T., Psychologia konfliktów, Biblioteka Moderatora, Taszyn 2004.</w:t>
            </w:r>
          </w:p>
          <w:p w:rsidR="007340C4" w:rsidRPr="00AA41CA" w:rsidRDefault="00AA41CA" w:rsidP="00AA41CA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41CA">
              <w:rPr>
                <w:rFonts w:ascii="Corbel" w:hAnsi="Corbel"/>
                <w:sz w:val="24"/>
                <w:szCs w:val="24"/>
              </w:rPr>
              <w:t xml:space="preserve">Moore Ch. W., Mediacje. Praktyczne strategii rozwiązywania konfliktów, Wolters </w:t>
            </w:r>
            <w:r w:rsidR="009905F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A41CA">
              <w:rPr>
                <w:rFonts w:ascii="Corbel" w:hAnsi="Corbel"/>
                <w:sz w:val="24"/>
                <w:szCs w:val="24"/>
              </w:rPr>
              <w:t>Kluwer Polska Sp. z o.o., Warszawa 2009.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BE39F3" w:rsidRDefault="0085747A" w:rsidP="00BE39F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D511A7" w:rsidRPr="00AA41CA" w:rsidRDefault="00D511A7" w:rsidP="00D511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000423">
              <w:rPr>
                <w:rFonts w:asciiTheme="minorHAnsi" w:hAnsiTheme="minorHAnsi" w:cstheme="minorHAnsi"/>
                <w:sz w:val="24"/>
                <w:szCs w:val="24"/>
              </w:rPr>
              <w:t>Adler R.B</w:t>
            </w:r>
            <w:r w:rsidRPr="00AA41CA">
              <w:rPr>
                <w:rFonts w:asciiTheme="minorHAnsi" w:hAnsiTheme="minorHAnsi" w:cstheme="minorHAnsi"/>
                <w:sz w:val="24"/>
                <w:szCs w:val="24"/>
              </w:rPr>
              <w:t>., Rosenfeld L.B., Proctor II R.F., Relacje interpersonalne. Proces porozumiewania się, Dom Wydawniczy Rebis, Poznań 2018, Rozdział: Radzenie sobie z konfliktami, s. 460-475.</w:t>
            </w:r>
          </w:p>
          <w:p w:rsidR="00D511A7" w:rsidRPr="00AA41CA" w:rsidRDefault="00D511A7" w:rsidP="00D511A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41CA">
              <w:rPr>
                <w:rFonts w:ascii="Corbel" w:hAnsi="Corbel"/>
                <w:sz w:val="24"/>
                <w:szCs w:val="24"/>
              </w:rPr>
              <w:t>Gordon T., Wychowanie bez porażek szefów, liderów, przywódców, PAX, Warsz</w:t>
            </w:r>
            <w:r w:rsidR="009905F0">
              <w:rPr>
                <w:rFonts w:ascii="Corbel" w:hAnsi="Corbel"/>
                <w:sz w:val="24"/>
                <w:szCs w:val="24"/>
              </w:rPr>
              <w:t>a</w:t>
            </w:r>
            <w:r w:rsidRPr="00AA41CA">
              <w:rPr>
                <w:rFonts w:ascii="Corbel" w:hAnsi="Corbel"/>
                <w:sz w:val="24"/>
                <w:szCs w:val="24"/>
              </w:rPr>
              <w:t>wa</w:t>
            </w:r>
            <w:r w:rsidR="009905F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A41CA">
              <w:rPr>
                <w:rFonts w:ascii="Corbel" w:hAnsi="Corbel"/>
                <w:sz w:val="24"/>
                <w:szCs w:val="24"/>
              </w:rPr>
              <w:t xml:space="preserve"> 1996. </w:t>
            </w:r>
          </w:p>
          <w:p w:rsidR="00F629B3" w:rsidRPr="00AA41CA" w:rsidRDefault="00AA41CA" w:rsidP="008D4F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41CA">
              <w:rPr>
                <w:rFonts w:ascii="Corbel" w:hAnsi="Corbel"/>
                <w:b w:val="0"/>
                <w:smallCaps w:val="0"/>
                <w:szCs w:val="24"/>
              </w:rPr>
              <w:t>Wilmot W.W., Hocker J.L., Konflikty między ludźmi, Wydawnictwo Naukowe PWN, Warszawa 2011.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3054" w:rsidRDefault="00563054" w:rsidP="00C16ABF">
      <w:pPr>
        <w:spacing w:after="0" w:line="240" w:lineRule="auto"/>
      </w:pPr>
      <w:r>
        <w:separator/>
      </w:r>
    </w:p>
  </w:endnote>
  <w:endnote w:type="continuationSeparator" w:id="1">
    <w:p w:rsidR="00563054" w:rsidRDefault="0056305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3054" w:rsidRDefault="00563054" w:rsidP="00C16ABF">
      <w:pPr>
        <w:spacing w:after="0" w:line="240" w:lineRule="auto"/>
      </w:pPr>
      <w:r>
        <w:separator/>
      </w:r>
    </w:p>
  </w:footnote>
  <w:footnote w:type="continuationSeparator" w:id="1">
    <w:p w:rsidR="00563054" w:rsidRDefault="00563054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FE10F56"/>
    <w:multiLevelType w:val="hybridMultilevel"/>
    <w:tmpl w:val="07D49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25C8"/>
    <w:rsid w:val="00084C12"/>
    <w:rsid w:val="000907B1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0F72CD"/>
    <w:rsid w:val="001045A1"/>
    <w:rsid w:val="00124BFF"/>
    <w:rsid w:val="0012560E"/>
    <w:rsid w:val="00127108"/>
    <w:rsid w:val="00134B13"/>
    <w:rsid w:val="00146BC0"/>
    <w:rsid w:val="00153C41"/>
    <w:rsid w:val="00154381"/>
    <w:rsid w:val="00161257"/>
    <w:rsid w:val="001640A7"/>
    <w:rsid w:val="00164FA7"/>
    <w:rsid w:val="00166A03"/>
    <w:rsid w:val="001718A7"/>
    <w:rsid w:val="001737CF"/>
    <w:rsid w:val="00176083"/>
    <w:rsid w:val="0018530D"/>
    <w:rsid w:val="00192F37"/>
    <w:rsid w:val="001A2B0C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0AA4"/>
    <w:rsid w:val="002416EA"/>
    <w:rsid w:val="00244ABC"/>
    <w:rsid w:val="002451E0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2C94"/>
    <w:rsid w:val="002D3375"/>
    <w:rsid w:val="002D73D4"/>
    <w:rsid w:val="002D7416"/>
    <w:rsid w:val="002E03F3"/>
    <w:rsid w:val="002F02A3"/>
    <w:rsid w:val="002F2233"/>
    <w:rsid w:val="002F4ABE"/>
    <w:rsid w:val="002F7DD5"/>
    <w:rsid w:val="003018BA"/>
    <w:rsid w:val="0030395F"/>
    <w:rsid w:val="00305C92"/>
    <w:rsid w:val="003151C5"/>
    <w:rsid w:val="003343CF"/>
    <w:rsid w:val="00345AC9"/>
    <w:rsid w:val="00346FE9"/>
    <w:rsid w:val="0034759A"/>
    <w:rsid w:val="003503F6"/>
    <w:rsid w:val="003530DD"/>
    <w:rsid w:val="0036227F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76368"/>
    <w:rsid w:val="004840FD"/>
    <w:rsid w:val="00490F7D"/>
    <w:rsid w:val="00491678"/>
    <w:rsid w:val="004968E2"/>
    <w:rsid w:val="004A3EEA"/>
    <w:rsid w:val="004A4D1F"/>
    <w:rsid w:val="004B3F0E"/>
    <w:rsid w:val="004C2E66"/>
    <w:rsid w:val="004D31C0"/>
    <w:rsid w:val="004D5282"/>
    <w:rsid w:val="004F1551"/>
    <w:rsid w:val="004F55A3"/>
    <w:rsid w:val="0050496F"/>
    <w:rsid w:val="00511744"/>
    <w:rsid w:val="00513B6F"/>
    <w:rsid w:val="00516F99"/>
    <w:rsid w:val="00517C63"/>
    <w:rsid w:val="005255E3"/>
    <w:rsid w:val="005363C4"/>
    <w:rsid w:val="00536BDE"/>
    <w:rsid w:val="00543ACC"/>
    <w:rsid w:val="00563054"/>
    <w:rsid w:val="0056696D"/>
    <w:rsid w:val="0056700E"/>
    <w:rsid w:val="0059484D"/>
    <w:rsid w:val="005A00B6"/>
    <w:rsid w:val="005A0855"/>
    <w:rsid w:val="005A3196"/>
    <w:rsid w:val="005C080F"/>
    <w:rsid w:val="005C1D21"/>
    <w:rsid w:val="005C55E5"/>
    <w:rsid w:val="005C696A"/>
    <w:rsid w:val="005D5AF0"/>
    <w:rsid w:val="005E4389"/>
    <w:rsid w:val="005E6E85"/>
    <w:rsid w:val="005F31D2"/>
    <w:rsid w:val="005F76A3"/>
    <w:rsid w:val="0061029B"/>
    <w:rsid w:val="00617230"/>
    <w:rsid w:val="00621CE1"/>
    <w:rsid w:val="006260EE"/>
    <w:rsid w:val="00627FC9"/>
    <w:rsid w:val="00642867"/>
    <w:rsid w:val="00647FA8"/>
    <w:rsid w:val="00650C5F"/>
    <w:rsid w:val="00654934"/>
    <w:rsid w:val="006620D9"/>
    <w:rsid w:val="00671958"/>
    <w:rsid w:val="00675843"/>
    <w:rsid w:val="00696477"/>
    <w:rsid w:val="006B6893"/>
    <w:rsid w:val="006D050F"/>
    <w:rsid w:val="006D3A79"/>
    <w:rsid w:val="006D6139"/>
    <w:rsid w:val="006E5D65"/>
    <w:rsid w:val="006F03E7"/>
    <w:rsid w:val="006F1282"/>
    <w:rsid w:val="006F1FBC"/>
    <w:rsid w:val="006F31E2"/>
    <w:rsid w:val="006F72DA"/>
    <w:rsid w:val="00703B4E"/>
    <w:rsid w:val="00706544"/>
    <w:rsid w:val="00706E32"/>
    <w:rsid w:val="007072BA"/>
    <w:rsid w:val="0071620A"/>
    <w:rsid w:val="00724677"/>
    <w:rsid w:val="00725459"/>
    <w:rsid w:val="007327BD"/>
    <w:rsid w:val="00733FA6"/>
    <w:rsid w:val="007340C4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3A0A"/>
    <w:rsid w:val="007F4155"/>
    <w:rsid w:val="0081554D"/>
    <w:rsid w:val="0081707E"/>
    <w:rsid w:val="00822696"/>
    <w:rsid w:val="008449B3"/>
    <w:rsid w:val="008552A2"/>
    <w:rsid w:val="0085747A"/>
    <w:rsid w:val="00871A65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4F4F"/>
    <w:rsid w:val="008E64F4"/>
    <w:rsid w:val="008F12C9"/>
    <w:rsid w:val="008F6E29"/>
    <w:rsid w:val="00916188"/>
    <w:rsid w:val="00920339"/>
    <w:rsid w:val="00923D7D"/>
    <w:rsid w:val="009508DF"/>
    <w:rsid w:val="00950DAC"/>
    <w:rsid w:val="00954A07"/>
    <w:rsid w:val="009905F0"/>
    <w:rsid w:val="00997F14"/>
    <w:rsid w:val="009A78D9"/>
    <w:rsid w:val="009C3E31"/>
    <w:rsid w:val="009C54AE"/>
    <w:rsid w:val="009C788E"/>
    <w:rsid w:val="009D3F3B"/>
    <w:rsid w:val="009D4D83"/>
    <w:rsid w:val="009E0543"/>
    <w:rsid w:val="009E3B41"/>
    <w:rsid w:val="009F3C5C"/>
    <w:rsid w:val="009F4610"/>
    <w:rsid w:val="00A00ECC"/>
    <w:rsid w:val="00A13B80"/>
    <w:rsid w:val="00A155EE"/>
    <w:rsid w:val="00A2245B"/>
    <w:rsid w:val="00A24BAE"/>
    <w:rsid w:val="00A30110"/>
    <w:rsid w:val="00A36899"/>
    <w:rsid w:val="00A371F6"/>
    <w:rsid w:val="00A43BF6"/>
    <w:rsid w:val="00A52E40"/>
    <w:rsid w:val="00A5399C"/>
    <w:rsid w:val="00A53FA5"/>
    <w:rsid w:val="00A54817"/>
    <w:rsid w:val="00A601C8"/>
    <w:rsid w:val="00A60799"/>
    <w:rsid w:val="00A81279"/>
    <w:rsid w:val="00A84C85"/>
    <w:rsid w:val="00A97DE1"/>
    <w:rsid w:val="00AA41CA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AF60C6"/>
    <w:rsid w:val="00B06142"/>
    <w:rsid w:val="00B06384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0CB1"/>
    <w:rsid w:val="00BB520A"/>
    <w:rsid w:val="00BD3869"/>
    <w:rsid w:val="00BD66E9"/>
    <w:rsid w:val="00BD6FF4"/>
    <w:rsid w:val="00BE39F3"/>
    <w:rsid w:val="00BF2C41"/>
    <w:rsid w:val="00BF60DE"/>
    <w:rsid w:val="00C058B4"/>
    <w:rsid w:val="00C05F44"/>
    <w:rsid w:val="00C131B5"/>
    <w:rsid w:val="00C16ABF"/>
    <w:rsid w:val="00C170AE"/>
    <w:rsid w:val="00C2199E"/>
    <w:rsid w:val="00C26CB7"/>
    <w:rsid w:val="00C324C1"/>
    <w:rsid w:val="00C36992"/>
    <w:rsid w:val="00C518E8"/>
    <w:rsid w:val="00C56036"/>
    <w:rsid w:val="00C61DC5"/>
    <w:rsid w:val="00C67E92"/>
    <w:rsid w:val="00C70A26"/>
    <w:rsid w:val="00C766DF"/>
    <w:rsid w:val="00C94B98"/>
    <w:rsid w:val="00C960A2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0BB6"/>
    <w:rsid w:val="00D425B2"/>
    <w:rsid w:val="00D428D6"/>
    <w:rsid w:val="00D511A7"/>
    <w:rsid w:val="00D552B2"/>
    <w:rsid w:val="00D608D1"/>
    <w:rsid w:val="00D74119"/>
    <w:rsid w:val="00D8075B"/>
    <w:rsid w:val="00D829F2"/>
    <w:rsid w:val="00D8678B"/>
    <w:rsid w:val="00DA17D7"/>
    <w:rsid w:val="00DA2114"/>
    <w:rsid w:val="00DC35B8"/>
    <w:rsid w:val="00DE09C0"/>
    <w:rsid w:val="00DE4A14"/>
    <w:rsid w:val="00DF0856"/>
    <w:rsid w:val="00DF320D"/>
    <w:rsid w:val="00DF71C8"/>
    <w:rsid w:val="00E129B8"/>
    <w:rsid w:val="00E21E7D"/>
    <w:rsid w:val="00E22FBC"/>
    <w:rsid w:val="00E24BF5"/>
    <w:rsid w:val="00E25338"/>
    <w:rsid w:val="00E30193"/>
    <w:rsid w:val="00E51E44"/>
    <w:rsid w:val="00E63348"/>
    <w:rsid w:val="00E742AA"/>
    <w:rsid w:val="00E74852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629B3"/>
    <w:rsid w:val="00F7066B"/>
    <w:rsid w:val="00F738E8"/>
    <w:rsid w:val="00F83B28"/>
    <w:rsid w:val="00F9040F"/>
    <w:rsid w:val="00F974DA"/>
    <w:rsid w:val="00FA46E5"/>
    <w:rsid w:val="00FB7DBA"/>
    <w:rsid w:val="00FC1C25"/>
    <w:rsid w:val="00FC3F45"/>
    <w:rsid w:val="00FD503F"/>
    <w:rsid w:val="00FD7589"/>
    <w:rsid w:val="00FE0B77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301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3019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3019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01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30193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6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FB370-66CE-4164-9ADB-1C54D1ED7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4</Pages>
  <Words>982</Words>
  <Characters>5896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16</cp:revision>
  <cp:lastPrinted>2019-02-06T12:12:00Z</cp:lastPrinted>
  <dcterms:created xsi:type="dcterms:W3CDTF">2023-06-11T16:17:00Z</dcterms:created>
  <dcterms:modified xsi:type="dcterms:W3CDTF">2025-09-20T12:09:00Z</dcterms:modified>
</cp:coreProperties>
</file>